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481FBA" w:rsidRPr="00481FBA" w:rsidTr="00A62163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481FBA" w:rsidRPr="00BA7431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55607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USB 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CPV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556074">
              <w:rPr>
                <w:rFonts w:ascii="Tahoma" w:hAnsi="Tahoma" w:cs="Tahoma"/>
                <w:bCs/>
                <w:color w:val="000000"/>
                <w:sz w:val="18"/>
                <w:szCs w:val="18"/>
                <w:lang w:val="el-GR"/>
              </w:rPr>
              <w:t>30233100-2</w:t>
            </w:r>
            <w:r w:rsidRPr="00BA7431">
              <w:rPr>
                <w:rFonts w:ascii="Tahoma" w:hAnsi="Tahoma" w:cs="Tahoma"/>
                <w:bCs/>
                <w:color w:val="000000"/>
                <w:sz w:val="18"/>
                <w:szCs w:val="18"/>
                <w:lang w:val="el-GR"/>
              </w:rPr>
              <w:t xml:space="preserve">, </w:t>
            </w:r>
            <w:r w:rsidRPr="00556074">
              <w:rPr>
                <w:rFonts w:ascii="Tahoma" w:hAnsi="Tahoma" w:cs="Tahoma"/>
                <w:bCs/>
                <w:color w:val="000000"/>
                <w:sz w:val="18"/>
                <w:szCs w:val="18"/>
                <w:lang w:val="el-GR"/>
              </w:rPr>
              <w:t>Μονάδες αποθήκευσης δεδομένων ηλεκτρονικών υπολογιστών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</w:tr>
      <w:tr w:rsidR="00481FBA" w:rsidRPr="008D329F" w:rsidTr="00A62163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481FBA" w:rsidRPr="008D329F" w:rsidTr="00A62163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481FBA" w:rsidRPr="008D329F" w:rsidTr="00A62163">
        <w:trPr>
          <w:trHeight w:val="33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81FBA" w:rsidRPr="008D329F" w:rsidTr="00A62163">
        <w:trPr>
          <w:trHeight w:hRule="exact" w:val="397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FBA" w:rsidRPr="00556074" w:rsidRDefault="00481FBA" w:rsidP="00A6216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5607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USB των 128GB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81FBA" w:rsidRPr="008D329F" w:rsidTr="00A62163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81FBA" w:rsidRPr="00FA7FA0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481FBA" w:rsidRPr="008D329F" w:rsidRDefault="00481FBA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</w:tbl>
    <w:p w:rsidR="00EC68F7" w:rsidRDefault="00EC68F7">
      <w:bookmarkStart w:id="0" w:name="_GoBack"/>
      <w:bookmarkEnd w:id="0"/>
    </w:p>
    <w:sectPr w:rsidR="00EC68F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559"/>
    <w:rsid w:val="00481FBA"/>
    <w:rsid w:val="00E61559"/>
    <w:rsid w:val="00EC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226274-F5D6-40D9-8953-1C57DF4C8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FBA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8A6690C4</Template>
  <TotalTime>1</TotalTime>
  <Pages>1</Pages>
  <Words>39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2025-10-30T12:27:00Z</dcterms:created>
  <dcterms:modified xsi:type="dcterms:W3CDTF">2025-10-30T12:27:00Z</dcterms:modified>
</cp:coreProperties>
</file>